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113404" w14:textId="2113404">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4B2FB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B2FBE">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4B2FB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B2FBE">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B2FB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B2FBE">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B2FBE">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B2FBE" w:rsidR="004B2FBE">
            <w:rPr>
              <w:rStyle w:val="eSPISCCParagraphDefaultFont"/>
              <w:rFonts w:eastAsiaTheme="minorHAnsi"/>
            </w:rPr>
            <w:t>Pp-2162/2023</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B2FBE" w:rsidR="004B2FBE">
            <w:rPr>
              <w:rStyle w:val="eSPISCCParagraphDefaultFont"/>
              <w:rFonts w:eastAsiaTheme="minorHAnsi"/>
            </w:rPr>
            <w:t>Nebojša Ignjić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B2FBE" w:rsidR="004B2FBE">
            <w:rPr>
              <w:rStyle w:val="eSPISCCParagraphDefaultFont"/>
              <w:rFonts w:eastAsiaTheme="minorHAnsi"/>
            </w:rPr>
            <w:t>članka 10. stavka 1. točke 6.</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4B2FBE">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Fonts w:eastAsia="Calibri"/>
          </w:rPr>
        </w:sdtEndPr>
        <w:sdtContent>
          <w:r w:rsidRPr="004B2FBE">
            <w:rPr>
              <w:rStyle w:val="eSPISCCParagraphDefaultFont"/>
              <w:rFonts w:eastAsiaTheme="minorHAnsi"/>
            </w:rPr>
            <w:t>Zakon o zaštiti od nasilja u obitelji (2017)</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B2FBE" w:rsidR="004B2FBE">
            <w:rPr>
              <w:rStyle w:val="eSPISCCParagraphDefaultFont"/>
              <w:rFonts w:eastAsiaTheme="minorHAnsi"/>
            </w:rPr>
            <w:t>Nebojša Ignjić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B2FBE" w:rsidR="004B2FBE">
            <w:rPr>
              <w:rStyle w:val="eSPISCCParagraphDefaultFont"/>
              <w:rFonts w:eastAsiaTheme="minorHAnsi"/>
            </w:rPr>
            <w:t>2.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B2FBE" w:rsidR="004B2FBE">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B2FBE" w:rsidR="004B2FBE">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B2FBE" w:rsidR="004B2FBE">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B2FBE" w:rsidR="004B2FBE">
            <w:rPr>
              <w:rStyle w:val="eSPISCCParagraphDefaultFont"/>
              <w:rFonts w:eastAsiaTheme="minorHAnsi"/>
            </w:rPr>
            <w:t>4/III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B2FBE" w:rsidR="004B2FBE">
            <w:rPr>
              <w:rStyle w:val="eSPISCCParagraphDefaultFont"/>
              <w:rFonts w:eastAsiaTheme="minorHAnsi"/>
            </w:rPr>
            <w:t>članka 10. stavka 1. točke 6.</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Pr>
        </w:sdtEndPr>
        <w:sdtContent>
          <w:r w:rsidRPr="004B2FBE" w:rsidR="004B2FBE">
            <w:rPr>
              <w:rStyle w:val="eSPISCCParagraphDefaultFont"/>
              <w:rFonts w:eastAsiaTheme="minorHAnsi"/>
            </w:rPr>
            <w:t>Zakon o zaštiti od nasilja u obitelji (2017)</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B2FBE" w:rsidR="004B2FBE">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B2FBE" w:rsidR="004B2FBE">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B2FBE" w:rsidR="004B2FBE">
            <w:rPr>
              <w:rStyle w:val="eSPISCCParagraphDefaultFont"/>
              <w:rFonts w:eastAsiaTheme="minorHAnsi"/>
            </w:rPr>
            <w:t>20.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4B2FB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B2FBE">
            <w:rPr>
              <w:rStyle w:val="eSPISCCParagraphDefaultFont"/>
              <w:rFonts w:eastAsiaTheme="minorHAnsi"/>
            </w:rPr>
            <w:t>Višnja Šepelj, v. r.</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B2FBE" w:rsidR="004B2FBE">
          <w:rPr>
            <w:rStyle w:val="eSPISCCParagraphDefaultFont"/>
          </w:rPr>
          <w:t>18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B2FBE" w:rsidR="004B2FBE">
          <w:rPr>
            <w:rStyle w:val="eSPISCCParagraphDefaultFont"/>
          </w:rPr>
          <w:t>Pp-2162/2023</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B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DE5D277"/>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2B7041"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2B7041"/>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Drenovski put 128</izvorni_sadrzaj>
    <derivirana_varijabla naziv="DomainObject.UcesnikSudskeRadnje.Adresa.UlicaIKBR_1">Drenovski put 128</derivirana_varijabla>
  </DomainObject.UcesnikSudskeRadnje.Adresa.UlicaIKBR>
  <DomainObject.UcesnikSudskeRadnje.Naziv>
    <izvorni_sadrzaj>Nebojša Ignjić</izvorni_sadrzaj>
    <derivirana_varijabla naziv="DomainObject.UcesnikSudskeRadnje.Naziv_1">Nebojša Ignjić</derivirana_varijabla>
  </DomainObject.UcesnikSudskeRadnje.Naziv>
  <DomainObject.UcesnikSudskeRadnje.SudskaRadnja.Prostorija.Naziv>
    <izvorni_sadrzaj>Soba 4/III - Užarska 3, Rijeka</izvorni_sadrzaj>
    <derivirana_varijabla naziv="DomainObject.UcesnikSudskeRadnje.SudskaRadnja.Prostorija.Naziv_1">Soba 4/III - Užarska 3, Rijeka</derivirana_varijabla>
  </DomainObject.UcesnikSudskeRadnje.SudskaRadnja.Prostorija.Naziv>
  <DomainObject.UcesnikSudskeRadnje.SudskaRadnja.Prostorija.Oznaka>
    <izvorni_sadrzaj>4/III - Užarska 3</izvorni_sadrzaj>
    <derivirana_varijabla naziv="DomainObject.UcesnikSudskeRadnje.SudskaRadnja.Prostorija.Oznaka_1">4/III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rujna 2026.</izvorni_sadrzaj>
    <derivirana_varijabla naziv="DomainObject.UcesnikSudskeRadnje.SudskaRadnja.PlaniraniZavrsetakDatum_1">2. rujna 2026.</derivirana_varijabla>
  </DomainObject.UcesnikSudskeRadnje.SudskaRadnja.PlaniraniZavrsetakDatum>
  <DomainObject.UcesnikSudskeRadnje.SudskaRadnja.PlaniraniPocetakDatum>
    <izvorni_sadrzaj>2. rujna 2026.</izvorni_sadrzaj>
    <derivirana_varijabla naziv="DomainObject.UcesnikSudskeRadnje.SudskaRadnja.PlaniraniPocetakDatum_1">2.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2162</izvorni_sadrzaj>
    <derivirana_varijabla naziv="DomainObject.Predmet.Broj_1">2162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srpnja 2023.</izvorni_sadrzaj>
    <derivirana_varijabla naziv="DomainObject.Predmet.DatumIzradeOptuznogAkta_1">24. srpnja 2023.</derivirana_varijabla>
  </DomainObject.Predmet.DatumIzradeOptuznogAkta>
  <DomainObject.Predmet.DatumIzradeOptuznogAktaFormated>
    <izvorni_sadrzaj>24.7.2023.</izvorni_sadrzaj>
    <derivirana_varijabla naziv="DomainObject.Predmet.DatumIzradeOptuznogAktaFormated_1">24.7.2023.</derivirana_varijabla>
  </DomainObject.Predmet.DatumIzradeOptuznogAktaFormated>
  <DomainObject.Predmet.DatumOsnivanja>
    <izvorni_sadrzaj>25. srpnja 2023.</izvorni_sadrzaj>
    <derivirana_varijabla naziv="DomainObject.Predmet.DatumOsnivanja_1">25. srpnja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srpnja 2023.</izvorni_sadrzaj>
    <derivirana_varijabla naziv="DomainObject.Predmet.DatumPrimitkaOptuznogAkta_1">25. srpnja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siječnja 1985.</izvorni_sadrzaj>
    <derivirana_varijabla naziv="DomainObject.Predmet.OkrivljenikFizickaOsoba.DatumRodjenja_1">14. siječnja 1985.</derivirana_varijabla>
  </DomainObject.Predmet.OkrivljenikFizickaOsoba.DatumRodjenja>
  <DomainObject.Predmet.OkrivljenikFizickaOsoba.DatumRodjenjaFormated>
    <izvorni_sadrzaj>14.1.1985.</izvorni_sadrzaj>
    <derivirana_varijabla naziv="DomainObject.Predmet.OkrivljenikFizickaOsoba.DatumRodjenjaFormated_1">14.1.1985.</derivirana_varijabla>
  </DomainObject.Predmet.OkrivljenikFizickaOsoba.DatumRodjenjaFormated>
  <DomainObject.Predmet.OkrivljenikFizickaOsoba.Ime>
    <izvorni_sadrzaj>Nebojša</izvorni_sadrzaj>
    <derivirana_varijabla naziv="DomainObject.Predmet.OkrivljenikFizickaOsoba.Ime_1">Nebojša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BRČKO</izvorni_sadrzaj>
    <derivirana_varijabla naziv="DomainObject.Predmet.OkrivljenikFizickaOsoba.MjestoRodjenja_1">BRČKO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Nebojša Ignjić</izvorni_sadrzaj>
    <derivirana_varijabla naziv="DomainObject.Predmet.OkrivljenikFizickaOsoba.Naziv_1">Nebojša Ignjić</derivirana_varijabla>
  </DomainObject.Predmet.OkrivljenikFizickaOsoba.Naziv>
  <DomainObject.Predmet.OkrivljenikFizickaOsoba.Prezime>
    <izvorni_sadrzaj>Ignjić</izvorni_sadrzaj>
    <derivirana_varijabla naziv="DomainObject.Predmet.OkrivljenikFizickaOsoba.Prezime_1">Ignjić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98265116931</izvorni_sadrzaj>
    <derivirana_varijabla naziv="DomainObject.Predmet.OkrivljenikFizickaOsoba.Oib_1">98265116931</derivirana_varijabla>
  </DomainObject.Predmet.OkrivljenikFizickaOsoba.Oib>
  <DomainObject.Predmet.Opis>
    <izvorni_sadrzaj>29.07.2025. spis u ref. - više puta neuručen poziv okr. - obaviješten, nije podigao pošiljku
26.02.2026. podnesak HZZO Rijeka dostavljen putem e-maila-traži se dostava pravomoćne odluke-e-mail prosljeđen u ref.
18.05.2026- za svj. Pervanja i okr. neuredne dostave, za žrtvu nema dokaza o uručenju poziva, roč. u ref.</izvorni_sadrzaj>
    <derivirana_varijabla naziv="DomainObject.Predmet.Opis_1">29.07.2025. spis u ref. - više puta neuručen poziv okr. - obaviješten, nije podigao pošiljku
26.02.2026. podnesak HZZO Rijeka dostavljen putem e-maila-traži se dostava pravomoćne odluke-e-mail prosljeđen u ref.
18.05.2026- za svj. Pervanja i okr. neuredne dostave, za žrtvu nema dokaza o uručenju poziva,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Pp-2162/2023</izvorni_sadrzaj>
    <derivirana_varijabla naziv="DomainObject.Predmet.OznakaBroj_1">Pp-2162/2023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Nebojša Ignjić zastupanog po punomoćniku Iva Maršal Ignjić</izvorni_sadrzaj>
    <derivirana_varijabla naziv="DomainObject.Predmet.ProtustrankaFormated_1">  Nebojša Ignjić zastupanog po punomoćniku Iva Maršal Ignjić</derivirana_varijabla>
  </DomainObject.Predmet.ProtustrankaFormated>
  <DomainObject.Predmet.ProtustrankaFormatedOIB>
    <izvorni_sadrzaj>  Nebojša Ignjić, OIB 98265116931 zastupanog po punomoćniku Iva Maršal Ignjić</izvorni_sadrzaj>
    <derivirana_varijabla naziv="DomainObject.Predmet.ProtustrankaFormatedOIB_1">  Nebojša Ignjić, OIB 98265116931 zastupanog po punomoćniku Iva Maršal Ignjić</derivirana_varijabla>
  </DomainObject.Predmet.ProtustrankaFormatedOIB>
  <DomainObject.Predmet.ProtustrankaFormatedWithAdress>
    <izvorni_sadrzaj> Nebojša Ignjić, Drenovski put 128, 51000 Rijeka zastupanog po punomoćniku Iva Maršal Ignjić</izvorni_sadrzaj>
    <derivirana_varijabla naziv="DomainObject.Predmet.ProtustrankaFormatedWithAdress_1"> Nebojša Ignjić, Drenovski put 128, 51000 Rijeka zastupanog po punomoćniku Iva Maršal Ignjić</derivirana_varijabla>
  </DomainObject.Predmet.ProtustrankaFormatedWithAdress>
  <DomainObject.Predmet.ProtustrankaFormatedWithAdressOIB>
    <izvorni_sadrzaj> Nebojša Ignjić, OIB 98265116931, Drenovski put 128, 51000 Rijeka zastupanog po punomoćniku Iva Maršal Ignjić</izvorni_sadrzaj>
    <derivirana_varijabla naziv="DomainObject.Predmet.ProtustrankaFormatedWithAdressOIB_1"> Nebojša Ignjić, OIB 98265116931, Drenovski put 128, 51000 Rijeka zastupanog po punomoćniku Iva Maršal Ignjić</derivirana_varijabla>
  </DomainObject.Predmet.ProtustrankaFormatedWithAdressOIB>
  <DomainObject.Predmet.ProtustrankaWithAdress>
    <izvorni_sadrzaj>Nebojša Ignjić Drenovski put 128, 51000 Rijeka</izvorni_sadrzaj>
    <derivirana_varijabla naziv="DomainObject.Predmet.ProtustrankaWithAdress_1">Nebojša Ignjić Drenovski put 128, 51000 Rijeka</derivirana_varijabla>
  </DomainObject.Predmet.ProtustrankaWithAdress>
  <DomainObject.Predmet.ProtustrankaWithAdressOIB>
    <izvorni_sadrzaj>Nebojša Ignjić, OIB 98265116931, Drenovski put 128, 51000 Rijeka</izvorni_sadrzaj>
    <derivirana_varijabla naziv="DomainObject.Predmet.ProtustrankaWithAdressOIB_1">Nebojša Ignjić, OIB 98265116931, Drenovski put 128, 51000 Rijeka</derivirana_varijabla>
  </DomainObject.Predmet.ProtustrankaWithAdressOIB>
  <DomainObject.Predmet.ProtustrankaNazivFormated>
    <izvorni_sadrzaj>Nebojša Ignjić</izvorni_sadrzaj>
    <derivirana_varijabla naziv="DomainObject.Predmet.ProtustrankaNazivFormated_1">Nebojša Ignjić</derivirana_varijabla>
    <derivirana_varijabla naziv="Padez">Nebojša Ignjić</derivirana_varijabla>
  </DomainObject.Predmet.ProtustrankaNazivFormated>
  <DomainObject.Predmet.ProtustrankaNazivFormatedOIB>
    <izvorni_sadrzaj>Nebojša Ignjić, OIB 98265116931</izvorni_sadrzaj>
    <derivirana_varijabla naziv="DomainObject.Predmet.ProtustrankaNazivFormatedOIB_1">Nebojša Ignjić, OIB 98265116931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4/III - Užarska 3, Rijeka</izvorni_sadrzaj>
    <derivirana_varijabla naziv="DomainObject.Predmet.Referada.Prostorija.Naziv_1">Soba 4/III - Užarska 3, Rijeka</derivirana_varijabla>
  </DomainObject.Predmet.Referada.Prostorija.Naziv>
  <DomainObject.Predmet.Referada.Prostorija.Oznaka>
    <izvorni_sadrzaj>4/III - Užarska 3</izvorni_sadrzaj>
    <derivirana_varijabla naziv="DomainObject.Predmet.Referada.Prostorija.Oznaka_1">4/III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Višnja Šepelj</izvorni_sadrzaj>
    <derivirana_varijabla naziv="DomainObject.Predmet.Referada.Sudac_1">Višnja Šepelj, v. r.</derivirana_varijabla>
    <derivirana_varijabla naziv="Dativ">Višnja Šepelj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erivirana_varijabla naziv="Padez">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Nebojša Ignjić zastupanog po punomoćniku Iva Maršal Ignjić</item>
    </izvorni_sadrzaj>
    <derivirana_varijabla naziv="DomainObject.Predmet.ProtuStrankaListFormated_1">
      <item>Nebojša Ignjić zastupanog po punomoćniku Iva Maršal Ignjić</item>
    </derivirana_varijabla>
  </DomainObject.Predmet.ProtuStrankaListFormated>
  <DomainObject.Predmet.ProtuStrankaListFormatedOIB>
    <izvorni_sadrzaj>
      <item>Nebojša Ignjić, OIB 98265116931 zastupanog po punomoćniku Iva Maršal Ignjić</item>
    </izvorni_sadrzaj>
    <derivirana_varijabla naziv="DomainObject.Predmet.ProtuStrankaListFormatedOIB_1">
      <item>Nebojša Ignjić, OIB 98265116931 zastupanog po punomoćniku Iva Maršal Ignjić</item>
    </derivirana_varijabla>
  </DomainObject.Predmet.ProtuStrankaListFormatedOIB>
  <DomainObject.Predmet.ProtuStrankaListFormatedWithAdress>
    <izvorni_sadrzaj>
      <item>Nebojša Ignjić, Drenovski put 128, 51000 Rijeka zastupanog po punomoćniku Iva Maršal Ignjić</item>
    </izvorni_sadrzaj>
    <derivirana_varijabla naziv="DomainObject.Predmet.ProtuStrankaListFormatedWithAdress_1">
      <item>Nebojša Ignjić, Drenovski put 128, 51000 Rijeka zastupanog po punomoćniku Iva Maršal Ignjić</item>
    </derivirana_varijabla>
  </DomainObject.Predmet.ProtuStrankaListFormatedWithAdress>
  <DomainObject.Predmet.ProtuStrankaListFormatedWithAdressOIB>
    <izvorni_sadrzaj>
      <item>Nebojša Ignjić, OIB 98265116931, Drenovski put 128, 51000 Rijeka zastupanog po punomoćniku Iva Maršal Ignjić</item>
    </izvorni_sadrzaj>
    <derivirana_varijabla naziv="DomainObject.Predmet.ProtuStrankaListFormatedWithAdressOIB_1">
      <item>Nebojša Ignjić, OIB 98265116931, Drenovski put 128, 51000 Rijeka zastupanog po punomoćniku Iva Maršal Ignjić</item>
    </derivirana_varijabla>
  </DomainObject.Predmet.ProtuStrankaListFormatedWithAdressOIB>
  <DomainObject.Predmet.ProtuStrankaListNazivFormated>
    <izvorni_sadrzaj>
      <item>Nebojša Ignjić</item>
    </izvorni_sadrzaj>
    <derivirana_varijabla naziv="DomainObject.Predmet.ProtuStrankaListNazivFormated_1">
      <item>Nebojša Ignjić</item>
    </derivirana_varijabla>
  </DomainObject.Predmet.ProtuStrankaListNazivFormated>
  <DomainObject.Predmet.ProtuStrankaListNazivFormatedOIB>
    <izvorni_sadrzaj>
      <item>Nebojša Ignjić, OIB 98265116931</item>
    </izvorni_sadrzaj>
    <derivirana_varijabla naziv="DomainObject.Predmet.ProtuStrankaListNazivFormatedOIB_1">
      <item>Nebojša Ignjić, OIB 98265116931</item>
    </derivirana_varijabla>
  </DomainObject.Predmet.ProtuStrankaListNazivFormatedOIB>
  <DomainObject.Predmet.OstaliListFormated>
    <izvorni_sadrzaj>
      <item>Iva Maršal Ignjić punomoćnica sudionika u postupku Nebojša Ignjić</item>
      <item>Hrvatski zavod za zdravstveno osiguranje</item>
      <item>Hrvatski zavod za socijalni rad</item>
      <item>Ivica Pervanja</item>
    </izvorni_sadrzaj>
    <derivirana_varijabla naziv="DomainObject.Predmet.OstaliListFormated_1">
      <item>Iva Maršal Ignjić punomoćnica sudionika u postupku Nebojša Ignjić</item>
      <item>Hrvatski zavod za zdravstveno osiguranje</item>
      <item>Hrvatski zavod za socijalni rad</item>
      <item>Ivica Pervanja</item>
    </derivirana_varijabla>
    <derivirana_varijabla naziv="DrugaOsoba">
      <item>Iva Maršal Ignjić punomoćnica sudionika u postupku Nebojša Ignjić</item>
      <item>Hrvatski zavod za zdravstveno osiguranje</item>
      <item>Hrvatski zavod za socijalni rad</item>
      <item>Ivica Pervanja</item>
    </derivirana_varijabla>
  </DomainObject.Predmet.OstaliListFormated>
  <DomainObject.Predmet.OstaliListFormatedOIB>
    <izvorni_sadrzaj>
      <item>Iva Maršal Ignjić, OIB 25219454298 punomoćnica sudionika u postupku Nebojša Ignjić</item>
      <item>Hrvatski zavod za zdravstveno osiguranje</item>
      <item>Hrvatski zavod za socijalni rad</item>
      <item>Ivica Pervanja</item>
    </izvorni_sadrzaj>
    <derivirana_varijabla naziv="DomainObject.Predmet.OstaliListFormatedOIB_1">
      <item>Iva Maršal Ignjić, OIB 25219454298 punomoćnica sudionika u postupku Nebojša Ignjić</item>
      <item>Hrvatski zavod za zdravstveno osiguranje</item>
      <item>Hrvatski zavod za socijalni rad</item>
      <item>Ivica Pervanja</item>
    </derivirana_varijabla>
  </DomainObject.Predmet.OstaliListFormatedOIB>
  <DomainObject.Predmet.OstaliListFormatedWithAdress>
    <izvorni_sadrzaj>
      <item>Iva Maršal Ignjić, Goranska 23, 51000 Rijeka punomoćnica sudionika u postupku Nebojša Ignjić</item>
      <item>Hrvatski zavod za zdravstveno osiguranje, Slogin kula 1, 51000 Rijeka</item>
      <item>Hrvatski zavod za socijalni rad, Laginjina 11/A, 51000 Rijeka</item>
      <item>Ivica Pervanja, Vrh Seline 1, 51000 Rijeka</item>
    </izvorni_sadrzaj>
    <derivirana_varijabla naziv="DomainObject.Predmet.OstaliListFormatedWithAdress_1">
      <item>Iva Maršal Ignjić, Goranska 23, 51000 Rijeka punomoćnica sudionika u postupku Nebojša Ignjić</item>
      <item>Hrvatski zavod za zdravstveno osiguranje, Slogin kula 1, 51000 Rijeka</item>
      <item>Hrvatski zavod za socijalni rad, Laginjina 11/A, 51000 Rijeka</item>
      <item>Ivica Pervanja, Vrh Seline 1, 51000 Rijeka</item>
    </derivirana_varijabla>
  </DomainObject.Predmet.OstaliListFormatedWithAdress>
  <DomainObject.Predmet.OstaliListFormatedWithAdressOIB>
    <izvorni_sadrzaj>
      <item>Iva Maršal Ignjić, OIB 25219454298, Goranska 23, 51000 Rijeka punomoćnica sudionika u postupku Nebojša Ignjić</item>
      <item>Hrvatski zavod za zdravstveno osiguranje, Slogin kula 1, 51000 Rijeka</item>
      <item>Hrvatski zavod za socijalni rad, Laginjina 11/A, 51000 Rijeka</item>
      <item>Ivica Pervanja, Vrh Seline 1, 51000 Rijeka</item>
    </izvorni_sadrzaj>
    <derivirana_varijabla naziv="DomainObject.Predmet.OstaliListFormatedWithAdressOIB_1">
      <item>Iva Maršal Ignjić, OIB 25219454298, Goranska 23, 51000 Rijeka punomoćnica sudionika u postupku Nebojša Ignjić</item>
      <item>Hrvatski zavod za zdravstveno osiguranje, Slogin kula 1, 51000 Rijeka</item>
      <item>Hrvatski zavod za socijalni rad, Laginjina 11/A, 51000 Rijeka</item>
      <item>Ivica Pervanja, Vrh Seline 1, 51000 Rijeka</item>
    </derivirana_varijabla>
  </DomainObject.Predmet.OstaliListFormatedWithAdressOIB>
  <DomainObject.Predmet.OstaliListNazivFormated>
    <izvorni_sadrzaj>
      <item>Iva Maršal Ignjić</item>
      <item>Hrvatski zavod za zdravstveno osiguranje</item>
      <item>Hrvatski zavod za socijalni rad</item>
      <item>Ivica Pervanja</item>
    </izvorni_sadrzaj>
    <derivirana_varijabla naziv="DomainObject.Predmet.OstaliListNazivFormated_1">
      <item>Iva Maršal Ignjić</item>
      <item>Hrvatski zavod za zdravstveno osiguranje</item>
      <item>Hrvatski zavod za socijalni rad</item>
      <item>Ivica Pervanja</item>
    </derivirana_varijabla>
  </DomainObject.Predmet.OstaliListNazivFormated>
  <DomainObject.Predmet.OstaliListNazivFormatedOIB>
    <izvorni_sadrzaj>
      <item>Iva Maršal Ignjić, OIB 25219454298</item>
      <item>Hrvatski zavod za zdravstveno osiguranje</item>
      <item>Hrvatski zavod za socijalni rad</item>
      <item>Ivica Pervanja</item>
    </izvorni_sadrzaj>
    <derivirana_varijabla naziv="DomainObject.Predmet.OstaliListNazivFormatedOIB_1">
      <item>Iva Maršal Ignjić, OIB 25219454298</item>
      <item>Hrvatski zavod za zdravstveno osiguranje</item>
      <item>Hrvatski zavod za socijalni rad</item>
      <item>Ivica Pervanja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1. točke 6.</izvorni_sadrzaj>
    <derivirana_varijabla naziv="DomainObject.Predmet.ClanakZakonaFull_1">članka 10. stavka 1. točke 6.</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20. svibnja 2026.</izvorni_sadrzaj>
    <derivirana_varijabla naziv="DomainObject.Datum_1">20. svibnja 2026.</derivirana_varijabla>
  </DomainObject.Datum>
  <DomainObject.PoslovniBrojDokumenta>
    <izvorni_sadrzaj/>
    <derivirana_varijabla naziv="DomainObject.PoslovniBrojDokumenta_1"/>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Nebojša Ignjić</izvorni_sadrzaj>
    <derivirana_varijabla naziv="DomainObject.Predmet.ProtustrankaIDrugi_1">Nebojša Ignjić</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Nebojša Ignjić, OIB 98265116931, Drenovski put 128, 51000 Rijeka</izvorni_sadrzaj>
    <derivirana_varijabla naziv="DomainObject.Predmet.ProtustrankaIDrugiAdressOIB_1">Nebojša Ignjić, OIB 98265116931, Drenovski put 128,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Nebojša Ignjić</item>
      <item>I. policijska postaja Rijeka</item>
      <item>Iva Maršal Ignjić</item>
      <item>Hrvatski zavod za zdravstveno osiguranje</item>
      <item>Hrvatski zavod za socijalni rad</item>
      <item>Ivica Pervanja</item>
    </izvorni_sadrzaj>
    <derivirana_varijabla naziv="DomainObject.Predmet.SudioniciListNaziv_1">
      <item>Nebojša Ignjić</item>
      <item>I. policijska postaja Rijeka</item>
      <item>Iva Maršal Ignjić</item>
      <item>Hrvatski zavod za zdravstveno osiguranje</item>
      <item>Hrvatski zavod za socijalni rad</item>
      <item>Ivica Pervanja</item>
    </derivirana_varijabla>
    <derivirana_varijabla naziv="OstaliSudionici">
      <item>Nebojša Ignjić</item>
      <item>I. policijska postaja Rijeka</item>
      <item>Iva Maršal Ignjić</item>
      <item>Hrvatski zavod za zdravstveno osiguranje</item>
      <item>Hrvatski zavod za socijalni rad</item>
      <item>Ivica Pervanja</item>
    </derivirana_varijabla>
  </DomainObject.Predmet.SudioniciListNaziv>
  <DomainObject.Predmet.SudioniciListAdressOIB>
    <izvorni_sadrzaj>
      <item>Nebojša Ignjić, OIB 98265116931, Drenovski put 128,51000 Rijeka</item>
      <item>I. policijska postaja Rijeka, Đure Šporera 4,51000 Rijeka</item>
      <item>Iva Maršal Ignjić, OIB 25219454298, Goranska 23,51000 Rijeka</item>
      <item>Hrvatski zavod za zdravstveno osiguranje, Slogin kula 1,51000 Rijeka</item>
      <item>Hrvatski zavod za socijalni rad, Laginjina 11/A,51000 Rijeka</item>
      <item>Ivica Pervanja, Vrh Seline 1,51000 Rijeka</item>
    </izvorni_sadrzaj>
    <derivirana_varijabla naziv="DomainObject.Predmet.SudioniciListAdressOIB_1">
      <item>Nebojša Ignjić, OIB 98265116931, Drenovski put 128,51000 Rijeka</item>
      <item>I. policijska postaja Rijeka, Đure Šporera 4,51000 Rijeka</item>
      <item>Iva Maršal Ignjić, OIB 25219454298, Goranska 23,51000 Rijeka</item>
      <item>Hrvatski zavod za zdravstveno osiguranje, Slogin kula 1,51000 Rijeka</item>
      <item>Hrvatski zavod za socijalni rad, Laginjina 11/A,51000 Rijeka</item>
      <item>Ivica Pervanja, Vrh Seline 1,51000 Rijeka</item>
    </derivirana_varijabla>
  </DomainObject.Predmet.SudioniciListAdressOIB>
  <DomainObject.UcesnikSudskeRadnje.NazivFormated>
    <izvorni_sadrzaj>Nebojša Ignjić, OIB 98265116931, Drenovski put 128,51000 Rijeka</izvorni_sadrzaj>
    <derivirana_varijabla naziv="DomainObject.UcesnikSudskeRadnje.NazivFormated_1">Nebojša Ignjić, OIB 98265116931, Drenovski put 128,51000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98265116931</item>
      <item>, OIB null</item>
      <item>, OIB 25219454298</item>
      <item>, OIB null</item>
      <item>, OIB null</item>
      <item>, OIB null</item>
    </izvorni_sadrzaj>
    <derivirana_varijabla naziv="DomainObject.Predmet.SudioniciListNazivOIB_1">
      <item>, OIB 98265116931</item>
      <item>, OIB null</item>
      <item>, OIB 25219454298</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Rijeka, Đure Šporera 4, 51000 Rijeka
2. Okrivljenik Nebojša Ignjić, OIB 98265116931, Drenovski put 128, 51000 Rijeka
3. Žrtva / svjedok - žrtva Iva Maršal Ignjić, OIB 25219454298, Goranska 23, 51000 Rijeka
4. Žrtva / svjedok - žrtva Iva Maršal Ignjić, OIB 25219454298, Goranska 23, 51000 Rijeka
5. Okrivljenik Nebojša Ignjić, OIB 98265116931, Drenovski put 128, 51000 Rijeka
6. Svjedok Ivica Pervanja, Vrh Seline 1, 51000 Rijeka</izvorni_sadrzaj>
    <derivirana_varijabla naziv="DomainObject.UcesnikSudskeRadnje.SudskaRadnja.UcesniciObavijest_1">1. Tužitelj I. policijska postaja Rijeka, Đure Šporera 4, 51000 Rijeka
2. Okrivljenik Nebojša Ignjić, OIB 98265116931, Drenovski put 128, 51000 Rijeka
3. Žrtva / svjedok - žrtva Iva Maršal Ignjić, OIB 25219454298, Goranska 23, 51000 Rijeka
4. Žrtva / svjedok - žrtva Iva Maršal Ignjić, OIB 25219454298, Goranska 23, 51000 Rijeka
5. Okrivljenik Nebojša Ignjić, OIB 98265116931, Drenovski put 128, 51000 Rijeka
6. Svjedok Ivica Pervanja, Vrh Seline 1,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srpnja 2023.</izvorni_sadrzaj>
    <derivirana_varijabla naziv="DomainObject.Predmet.DatumPocetkaProcesa_1">25. srpnja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erivirana_varijabla naziv="zakon">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Nebojša Ignjić, Drenovski put 128, 51000 Rijeka, OIB: 98265116931, rođen-a 14.01.1985., mjesto rođenja BRČKO</item>
    </izvorni_sadrzaj>
    <derivirana_varijabla naziv="DomainObject.Predmet.OkrivljenikAdresaMjestoRodjenjaList_1">
      <item>Nebojša Ignjić, Drenovski put 128, 51000 Rijeka, OIB: 98265116931, rođen-a 14.01.1985., mjesto rođenja BRČKO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visnja.sepelj@osde.pravosudje.hr</izvorni_sadrzaj>
    <derivirana_varijabla naziv="DomainObject.Sudac.Email_1">visnja.sepelj@osde.pravosudje.hr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7E0B5D-0E88-49A2-9379-B905F9147D9C}">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313</properties:Words>
  <properties:Characters>1764</properties:Characters>
  <properties:Lines>49</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Jana Puškarić</cp:lastModifiedBy>
  <cp:lastPrinted>2026-05-20T07:54:00Z</cp:lastPrinted>
  <dcterms:modified xmlns:xsi="http://www.w3.org/2001/XMLSchema-instance" xsi:type="dcterms:W3CDTF">2026-05-20T07:54:00Z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Nebojša Ignjić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